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5E6" w:rsidRPr="001A2D44" w:rsidRDefault="00BC35E6" w:rsidP="00AC5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BC35E6" w:rsidRDefault="00BC35E6" w:rsidP="00AC52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</w:t>
      </w:r>
      <w:r w:rsidRPr="00AC52BB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Pr="00AC52BB">
        <w:rPr>
          <w:rFonts w:ascii="Times New Roman" w:hAnsi="Times New Roman"/>
          <w:b/>
          <w:bCs/>
          <w:sz w:val="28"/>
          <w:szCs w:val="28"/>
        </w:rPr>
        <w:t>»</w:t>
      </w:r>
    </w:p>
    <w:p w:rsidR="00BC35E6" w:rsidRPr="00AC52BB" w:rsidRDefault="00BC35E6" w:rsidP="00AC52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35E6" w:rsidRPr="007A0803" w:rsidRDefault="00BC35E6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C52BB">
        <w:rPr>
          <w:rFonts w:ascii="Times New Roman" w:hAnsi="Times New Roman"/>
          <w:sz w:val="28"/>
          <w:szCs w:val="28"/>
        </w:rPr>
        <w:t>«</w:t>
      </w:r>
      <w:r w:rsidRPr="00F52286">
        <w:rPr>
          <w:rFonts w:ascii="Times New Roman" w:hAnsi="Times New Roman"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Pr="00AC52BB">
        <w:rPr>
          <w:rFonts w:ascii="Times New Roman" w:hAnsi="Times New Roman"/>
          <w:sz w:val="28"/>
          <w:szCs w:val="28"/>
        </w:rPr>
        <w:t>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BC35E6" w:rsidRPr="007A0803" w:rsidRDefault="00BC35E6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BC35E6" w:rsidRPr="007A0803" w:rsidRDefault="00BC35E6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BC35E6" w:rsidRPr="007A0803" w:rsidRDefault="00BC35E6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BC35E6" w:rsidRPr="007A0803" w:rsidRDefault="00BC35E6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BC35E6" w:rsidRPr="007A0803" w:rsidRDefault="00BC35E6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BC35E6" w:rsidRPr="007A0803" w:rsidRDefault="00BC35E6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BC35E6" w:rsidRPr="007A0803" w:rsidRDefault="00BC35E6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BC35E6" w:rsidRPr="007A0803" w:rsidRDefault="00BC35E6" w:rsidP="00AC52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BC35E6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A2D44"/>
    <w:rsid w:val="00211EAD"/>
    <w:rsid w:val="00480323"/>
    <w:rsid w:val="00655575"/>
    <w:rsid w:val="007A0803"/>
    <w:rsid w:val="008A7C47"/>
    <w:rsid w:val="009272A4"/>
    <w:rsid w:val="00AC52BB"/>
    <w:rsid w:val="00B67022"/>
    <w:rsid w:val="00BC35E6"/>
    <w:rsid w:val="00D87B04"/>
    <w:rsid w:val="00E15B34"/>
    <w:rsid w:val="00F52286"/>
    <w:rsid w:val="00F55C6A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409</Words>
  <Characters>2335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2018-11-16T07:51:00Z</dcterms:created>
  <dcterms:modified xsi:type="dcterms:W3CDTF">2018-12-07T11:20:00Z</dcterms:modified>
</cp:coreProperties>
</file>